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WODEWARD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Inkberrow, Worcestershire.</w:t>
      </w:r>
      <w:bookmarkStart w:id="0" w:name="_GoBack"/>
      <w:bookmarkEnd w:id="0"/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Worcester into lands </w:t>
      </w: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Anne Stafford, Countess of March(q.v.).</w:t>
      </w: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24-70)</w:t>
      </w: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759E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759E" w:rsidRPr="00A90196" w:rsidRDefault="00E8759E" w:rsidP="00E875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E8759E" w:rsidRDefault="00E87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875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59E" w:rsidRDefault="00E8759E" w:rsidP="00E71FC3">
      <w:pPr>
        <w:spacing w:after="0" w:line="240" w:lineRule="auto"/>
      </w:pPr>
      <w:r>
        <w:separator/>
      </w:r>
    </w:p>
  </w:endnote>
  <w:endnote w:type="continuationSeparator" w:id="0">
    <w:p w:rsidR="00E8759E" w:rsidRDefault="00E875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59E" w:rsidRDefault="00E8759E" w:rsidP="00E71FC3">
      <w:pPr>
        <w:spacing w:after="0" w:line="240" w:lineRule="auto"/>
      </w:pPr>
      <w:r>
        <w:separator/>
      </w:r>
    </w:p>
  </w:footnote>
  <w:footnote w:type="continuationSeparator" w:id="0">
    <w:p w:rsidR="00E8759E" w:rsidRDefault="00E875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9E"/>
    <w:rsid w:val="00AB52E8"/>
    <w:rsid w:val="00B16D3F"/>
    <w:rsid w:val="00E71FC3"/>
    <w:rsid w:val="00E8759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7AC7A"/>
  <w15:chartTrackingRefBased/>
  <w15:docId w15:val="{4A70B616-A877-40A1-8638-BDAEA41A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2016-03-17T21:51:00Z</dcterms:created>
  <dcterms:modified xsi:type="dcterms:W3CDTF">2016-03-17T21:52:00Z</dcterms:modified>
</cp:coreProperties>
</file>